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1C1320">
        <w:rPr>
          <w:sz w:val="20"/>
        </w:rPr>
        <w:t>RM060.62698</w:t>
      </w:r>
      <w:r w:rsidRPr="00DF69CF">
        <w:rPr>
          <w:sz w:val="20"/>
        </w:rPr>
        <w:t xml:space="preserve">, betreft </w:t>
      </w:r>
      <w:r w:rsidR="00D413AC">
        <w:rPr>
          <w:sz w:val="20"/>
        </w:rPr>
        <w:t xml:space="preserve">Regulier Onderhoud </w:t>
      </w:r>
      <w:proofErr w:type="spellStart"/>
      <w:r w:rsidR="001C1320">
        <w:rPr>
          <w:sz w:val="20"/>
        </w:rPr>
        <w:t>Hygiene</w:t>
      </w:r>
      <w:proofErr w:type="spellEnd"/>
      <w:r>
        <w:rPr>
          <w:sz w:val="20"/>
        </w:rPr>
        <w:t>.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proofErr w:type="spellStart"/>
            <w:r w:rsidRPr="009F5D93">
              <w:rPr>
                <w:sz w:val="20"/>
              </w:rPr>
              <w:t>Werkzaamh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463700" w:rsidRDefault="00D413AC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</w:t>
      </w:r>
      <w:r w:rsidR="003E728F">
        <w:rPr>
          <w:sz w:val="20"/>
        </w:rPr>
        <w:t>20</w:t>
      </w:r>
      <w:r w:rsidR="00463700">
        <w:rPr>
          <w:sz w:val="20"/>
        </w:rPr>
        <w:t>)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  <w:bookmarkStart w:id="0" w:name="_GoBack"/>
      <w:bookmarkEnd w:id="0"/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061D44" w:rsidRPr="00D413AC" w:rsidRDefault="00D413AC" w:rsidP="00D413AC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</w:t>
      </w:r>
      <w:r w:rsidR="003E728F">
        <w:rPr>
          <w:sz w:val="20"/>
        </w:rPr>
        <w:t>20</w:t>
      </w:r>
      <w:r w:rsidR="00F82FE8" w:rsidRPr="00D413AC">
        <w:rPr>
          <w:sz w:val="20"/>
        </w:rPr>
        <w:t>)</w:t>
      </w:r>
    </w:p>
    <w:p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1320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E728F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13AC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836B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4A456-F1D0-4EE3-932B-1A89D19F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5ABB9BE2.dotm</Template>
  <TotalTime>27</TotalTime>
  <Pages>3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Bal - Jansen, Jozien</cp:lastModifiedBy>
  <cp:revision>6</cp:revision>
  <dcterms:created xsi:type="dcterms:W3CDTF">2014-11-27T06:06:00Z</dcterms:created>
  <dcterms:modified xsi:type="dcterms:W3CDTF">2021-08-05T13:48:00Z</dcterms:modified>
</cp:coreProperties>
</file>